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D4A660" w14:textId="237A9F21" w:rsidR="00BA00AB" w:rsidRDefault="002C5C3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Lambert PYKARD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fl.1429)</w:t>
      </w:r>
    </w:p>
    <w:p w14:paraId="12A10F8D" w14:textId="6D823830" w:rsidR="002C5C3E" w:rsidRDefault="002C5C3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Boston. Cordwainer.</w:t>
      </w:r>
    </w:p>
    <w:p w14:paraId="540170CF" w14:textId="77777777" w:rsidR="002C5C3E" w:rsidRDefault="002C5C3E" w:rsidP="009139A6">
      <w:pPr>
        <w:pStyle w:val="NoSpacing"/>
        <w:rPr>
          <w:rFonts w:cs="Times New Roman"/>
          <w:szCs w:val="24"/>
        </w:rPr>
      </w:pPr>
    </w:p>
    <w:p w14:paraId="1361D35E" w14:textId="77777777" w:rsidR="002C5C3E" w:rsidRDefault="002C5C3E" w:rsidP="009139A6">
      <w:pPr>
        <w:pStyle w:val="NoSpacing"/>
        <w:rPr>
          <w:rFonts w:cs="Times New Roman"/>
          <w:szCs w:val="24"/>
        </w:rPr>
      </w:pPr>
    </w:p>
    <w:p w14:paraId="4ACFE15C" w14:textId="4C7263C0" w:rsidR="002C5C3E" w:rsidRDefault="002C5C3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1429</w:t>
      </w:r>
      <w:r>
        <w:rPr>
          <w:rFonts w:cs="Times New Roman"/>
          <w:szCs w:val="24"/>
        </w:rPr>
        <w:tab/>
        <w:t xml:space="preserve">He was charged with a debt of 60s owing to </w:t>
      </w:r>
      <w:proofErr w:type="spellStart"/>
      <w:r>
        <w:rPr>
          <w:rFonts w:cs="Times New Roman"/>
          <w:szCs w:val="24"/>
        </w:rPr>
        <w:t>Godekin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Waderman</w:t>
      </w:r>
      <w:proofErr w:type="spellEnd"/>
      <w:r>
        <w:rPr>
          <w:rFonts w:cs="Times New Roman"/>
          <w:szCs w:val="24"/>
        </w:rPr>
        <w:t xml:space="preserve"> of the Hanse</w:t>
      </w:r>
    </w:p>
    <w:p w14:paraId="7DD1245E" w14:textId="7FD61DA5" w:rsidR="002C5C3E" w:rsidRDefault="002C5C3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John Newton of York, glover.</w:t>
      </w:r>
    </w:p>
    <w:p w14:paraId="255AF7F1" w14:textId="77777777" w:rsidR="002C5C3E" w:rsidRDefault="002C5C3E" w:rsidP="002C5C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(“Craftsmen and Industry </w:t>
      </w:r>
      <w:proofErr w:type="gramStart"/>
      <w:r>
        <w:rPr>
          <w:rFonts w:cs="Times New Roman"/>
          <w:szCs w:val="24"/>
        </w:rPr>
        <w:t>In</w:t>
      </w:r>
      <w:proofErr w:type="gramEnd"/>
      <w:r>
        <w:rPr>
          <w:rFonts w:cs="Times New Roman"/>
          <w:szCs w:val="24"/>
        </w:rPr>
        <w:t xml:space="preserve"> Late Medieval York” by Heather Crichton </w:t>
      </w:r>
    </w:p>
    <w:p w14:paraId="248A2F67" w14:textId="0A807B6E" w:rsidR="002C5C3E" w:rsidRDefault="002C5C3E" w:rsidP="002C5C3E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Swanson, a dissertation submitted for the degree of D.Phil., University of York, Department of History. December 1980 p.</w:t>
      </w:r>
      <w:r>
        <w:rPr>
          <w:rFonts w:cs="Times New Roman"/>
          <w:szCs w:val="24"/>
        </w:rPr>
        <w:t>356 n.18)</w:t>
      </w:r>
    </w:p>
    <w:p w14:paraId="26A3B468" w14:textId="77777777" w:rsidR="002C5C3E" w:rsidRDefault="002C5C3E" w:rsidP="002C5C3E">
      <w:pPr>
        <w:pStyle w:val="NoSpacing"/>
        <w:rPr>
          <w:rFonts w:cs="Times New Roman"/>
          <w:szCs w:val="24"/>
        </w:rPr>
      </w:pPr>
    </w:p>
    <w:p w14:paraId="294E643B" w14:textId="77777777" w:rsidR="002C5C3E" w:rsidRDefault="002C5C3E" w:rsidP="002C5C3E">
      <w:pPr>
        <w:pStyle w:val="NoSpacing"/>
        <w:rPr>
          <w:rFonts w:cs="Times New Roman"/>
          <w:szCs w:val="24"/>
        </w:rPr>
      </w:pPr>
    </w:p>
    <w:p w14:paraId="133AB024" w14:textId="153FD685" w:rsidR="002C5C3E" w:rsidRDefault="002C5C3E" w:rsidP="002C5C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June 2024</w:t>
      </w:r>
    </w:p>
    <w:p w14:paraId="49FFC9C9" w14:textId="77777777" w:rsidR="002C5C3E" w:rsidRPr="002C5C3E" w:rsidRDefault="002C5C3E" w:rsidP="002C5C3E">
      <w:pPr>
        <w:pStyle w:val="NoSpacing"/>
        <w:rPr>
          <w:rFonts w:cs="Times New Roman"/>
          <w:szCs w:val="24"/>
        </w:rPr>
      </w:pPr>
    </w:p>
    <w:sectPr w:rsidR="002C5C3E" w:rsidRPr="002C5C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CAC5A1" w14:textId="77777777" w:rsidR="002C5C3E" w:rsidRDefault="002C5C3E" w:rsidP="009139A6">
      <w:r>
        <w:separator/>
      </w:r>
    </w:p>
  </w:endnote>
  <w:endnote w:type="continuationSeparator" w:id="0">
    <w:p w14:paraId="3B13CC2D" w14:textId="77777777" w:rsidR="002C5C3E" w:rsidRDefault="002C5C3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BD5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757FE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B613D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64EA09" w14:textId="77777777" w:rsidR="002C5C3E" w:rsidRDefault="002C5C3E" w:rsidP="009139A6">
      <w:r>
        <w:separator/>
      </w:r>
    </w:p>
  </w:footnote>
  <w:footnote w:type="continuationSeparator" w:id="0">
    <w:p w14:paraId="565B5BB8" w14:textId="77777777" w:rsidR="002C5C3E" w:rsidRDefault="002C5C3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FFA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23EE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17A9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C3E"/>
    <w:rsid w:val="000666E0"/>
    <w:rsid w:val="002510B7"/>
    <w:rsid w:val="00270799"/>
    <w:rsid w:val="002C5C3E"/>
    <w:rsid w:val="005C130B"/>
    <w:rsid w:val="00826F5C"/>
    <w:rsid w:val="008E3353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ECA89"/>
  <w15:chartTrackingRefBased/>
  <w15:docId w15:val="{66B04223-E1A2-4E32-B705-A636E5FEE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8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2024-06-01T09:51:00Z</dcterms:created>
  <dcterms:modified xsi:type="dcterms:W3CDTF">2024-06-01T09:59:00Z</dcterms:modified>
</cp:coreProperties>
</file>